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37F91" w14:textId="77777777" w:rsidR="00405DEF" w:rsidRDefault="00405DEF" w:rsidP="00405D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ROBERT</w:t>
      </w:r>
      <w:r>
        <w:rPr>
          <w:rFonts w:ascii="Times New Roman" w:hAnsi="Times New Roman" w:cs="Times New Roman"/>
          <w:sz w:val="24"/>
          <w:szCs w:val="24"/>
        </w:rPr>
        <w:t xml:space="preserve">      (fl.1471)</w:t>
      </w:r>
    </w:p>
    <w:p w14:paraId="39B1890F" w14:textId="6C7C4E42" w:rsidR="00405DEF" w:rsidRDefault="00405DEF" w:rsidP="00405D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340DA0">
        <w:rPr>
          <w:rFonts w:ascii="Times New Roman" w:hAnsi="Times New Roman" w:cs="Times New Roman"/>
          <w:sz w:val="24"/>
          <w:szCs w:val="24"/>
        </w:rPr>
        <w:t xml:space="preserve"> Apprentice cutler.</w:t>
      </w:r>
    </w:p>
    <w:p w14:paraId="6AE3E4CE" w14:textId="77777777" w:rsidR="00405DEF" w:rsidRDefault="00405DEF" w:rsidP="00405D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CDA34E" w14:textId="77777777" w:rsidR="00405DEF" w:rsidRDefault="00405DEF" w:rsidP="00405D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FEB38A" w14:textId="77777777" w:rsidR="00405DEF" w:rsidRDefault="00405DEF" w:rsidP="00405D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1471</w:t>
      </w:r>
      <w:r>
        <w:rPr>
          <w:rFonts w:ascii="Times New Roman" w:hAnsi="Times New Roman" w:cs="Times New Roman"/>
          <w:sz w:val="24"/>
          <w:szCs w:val="24"/>
        </w:rPr>
        <w:tab/>
        <w:t>He became apprenticed to Harry Penharger, cutler(q.v.).</w:t>
      </w:r>
    </w:p>
    <w:p w14:paraId="403A848F" w14:textId="77777777" w:rsidR="00405DEF" w:rsidRDefault="00405DEF" w:rsidP="00405D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1FFC2A1C" w14:textId="77777777" w:rsidR="00405DEF" w:rsidRDefault="00405DEF" w:rsidP="00405D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E82494" w14:textId="77777777" w:rsidR="00405DEF" w:rsidRDefault="00405DEF" w:rsidP="00405D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D00248" w14:textId="77777777" w:rsidR="00405DEF" w:rsidRDefault="00405DEF" w:rsidP="00405D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April 2022</w:t>
      </w:r>
    </w:p>
    <w:p w14:paraId="683CB84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830E6" w14:textId="77777777" w:rsidR="00841C19" w:rsidRDefault="00841C19" w:rsidP="009139A6">
      <w:r>
        <w:separator/>
      </w:r>
    </w:p>
  </w:endnote>
  <w:endnote w:type="continuationSeparator" w:id="0">
    <w:p w14:paraId="31217606" w14:textId="77777777" w:rsidR="00841C19" w:rsidRDefault="00841C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0CF0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92D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170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28138" w14:textId="77777777" w:rsidR="00841C19" w:rsidRDefault="00841C19" w:rsidP="009139A6">
      <w:r>
        <w:separator/>
      </w:r>
    </w:p>
  </w:footnote>
  <w:footnote w:type="continuationSeparator" w:id="0">
    <w:p w14:paraId="5D81DB56" w14:textId="77777777" w:rsidR="00841C19" w:rsidRDefault="00841C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640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76AC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1EA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DEF"/>
    <w:rsid w:val="000666E0"/>
    <w:rsid w:val="002510B7"/>
    <w:rsid w:val="00340DA0"/>
    <w:rsid w:val="00405DEF"/>
    <w:rsid w:val="005C130B"/>
    <w:rsid w:val="00826F5C"/>
    <w:rsid w:val="00841C19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EE9DC"/>
  <w15:chartTrackingRefBased/>
  <w15:docId w15:val="{97773578-5B3E-4406-8B24-D63532A95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2022-04-28T18:46:00Z</dcterms:created>
  <dcterms:modified xsi:type="dcterms:W3CDTF">2023-01-13T10:15:00Z</dcterms:modified>
</cp:coreProperties>
</file>